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82" w:rsidRPr="0058784E" w:rsidRDefault="00613E9F" w:rsidP="00532078">
      <w:pPr>
        <w:jc w:val="center"/>
        <w:rPr>
          <w:rFonts w:ascii="Calibri" w:hAnsi="Calibri" w:cs="Arial"/>
          <w:b/>
          <w:sz w:val="40"/>
          <w:szCs w:val="40"/>
          <w:u w:val="single"/>
        </w:rPr>
      </w:pPr>
      <w:r w:rsidRPr="0058784E">
        <w:rPr>
          <w:rFonts w:ascii="Calibri" w:hAnsi="Calibri" w:cs="Arial"/>
          <w:b/>
          <w:sz w:val="40"/>
          <w:szCs w:val="40"/>
          <w:u w:val="single"/>
        </w:rPr>
        <w:t xml:space="preserve">Strukturovaný profesní životopis </w:t>
      </w:r>
      <w:r w:rsidR="00F26175" w:rsidRPr="0058784E">
        <w:rPr>
          <w:rFonts w:ascii="Calibri" w:hAnsi="Calibri" w:cs="Arial"/>
          <w:b/>
          <w:sz w:val="40"/>
          <w:szCs w:val="40"/>
          <w:u w:val="single"/>
        </w:rPr>
        <w:t>řešitele projektu</w:t>
      </w:r>
    </w:p>
    <w:p w:rsidR="00613E9F" w:rsidRPr="008508F4" w:rsidRDefault="00613E9F" w:rsidP="00532078">
      <w:pPr>
        <w:jc w:val="center"/>
        <w:rPr>
          <w:rFonts w:ascii="Calibri" w:hAnsi="Calibri" w:cs="Arial"/>
          <w:sz w:val="22"/>
          <w:szCs w:val="22"/>
        </w:rPr>
      </w:pPr>
    </w:p>
    <w:p w:rsidR="00403482" w:rsidRPr="008508F4" w:rsidRDefault="00403482" w:rsidP="00403482">
      <w:pPr>
        <w:numPr>
          <w:ilvl w:val="0"/>
          <w:numId w:val="8"/>
        </w:numPr>
        <w:spacing w:after="120"/>
        <w:ind w:left="714" w:hanging="357"/>
        <w:jc w:val="both"/>
        <w:rPr>
          <w:rFonts w:ascii="Calibri" w:hAnsi="Calibri" w:cs="Arial"/>
          <w:b/>
          <w:sz w:val="22"/>
          <w:szCs w:val="22"/>
        </w:rPr>
      </w:pPr>
      <w:r w:rsidRPr="008508F4">
        <w:rPr>
          <w:rFonts w:ascii="Calibri" w:hAnsi="Calibri" w:cs="Arial"/>
          <w:b/>
          <w:sz w:val="22"/>
          <w:szCs w:val="22"/>
        </w:rPr>
        <w:t>Osobní údaje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402"/>
        <w:gridCol w:w="6269"/>
      </w:tblGrid>
      <w:tr w:rsidR="00403482" w:rsidRPr="008508F4" w:rsidTr="00F26175">
        <w:trPr>
          <w:trHeight w:val="429"/>
        </w:trPr>
        <w:tc>
          <w:tcPr>
            <w:tcW w:w="3402" w:type="dxa"/>
          </w:tcPr>
          <w:p w:rsidR="00403482" w:rsidRPr="008508F4" w:rsidRDefault="00403482" w:rsidP="00403482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Příjmení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03482" w:rsidRPr="008508F4" w:rsidTr="00F26175">
        <w:trPr>
          <w:trHeight w:val="393"/>
        </w:trPr>
        <w:tc>
          <w:tcPr>
            <w:tcW w:w="3402" w:type="dxa"/>
          </w:tcPr>
          <w:p w:rsidR="00403482" w:rsidRPr="008508F4" w:rsidRDefault="00403482" w:rsidP="00F26175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Rodné příjmení</w:t>
            </w:r>
            <w:r w:rsidR="00F26175" w:rsidRPr="008508F4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8508F4">
              <w:rPr>
                <w:rFonts w:ascii="Calibri" w:hAnsi="Calibri" w:cs="Arial"/>
                <w:sz w:val="22"/>
                <w:szCs w:val="22"/>
              </w:rPr>
              <w:t>(pokud se liší)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03482" w:rsidRPr="008508F4" w:rsidTr="00403482">
        <w:trPr>
          <w:trHeight w:val="257"/>
        </w:trPr>
        <w:tc>
          <w:tcPr>
            <w:tcW w:w="3402" w:type="dxa"/>
          </w:tcPr>
          <w:p w:rsidR="00403482" w:rsidRPr="008508F4" w:rsidRDefault="00403482" w:rsidP="00DD0149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Křestní jméno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03482" w:rsidRPr="008508F4" w:rsidTr="00403482">
        <w:trPr>
          <w:trHeight w:val="268"/>
        </w:trPr>
        <w:tc>
          <w:tcPr>
            <w:tcW w:w="3402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Tituly před jménem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03482" w:rsidRPr="008508F4" w:rsidTr="00403482">
        <w:trPr>
          <w:trHeight w:val="243"/>
        </w:trPr>
        <w:tc>
          <w:tcPr>
            <w:tcW w:w="3402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Tituly za jménem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03482" w:rsidRPr="008508F4" w:rsidTr="00403482">
        <w:trPr>
          <w:trHeight w:val="243"/>
        </w:trPr>
        <w:tc>
          <w:tcPr>
            <w:tcW w:w="3402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Datum narození (</w:t>
            </w:r>
            <w:proofErr w:type="spellStart"/>
            <w:proofErr w:type="gramStart"/>
            <w:r w:rsidRPr="008508F4">
              <w:rPr>
                <w:rFonts w:ascii="Calibri" w:hAnsi="Calibri" w:cs="Arial"/>
                <w:sz w:val="22"/>
                <w:szCs w:val="22"/>
              </w:rPr>
              <w:t>dd.mm</w:t>
            </w:r>
            <w:proofErr w:type="gramEnd"/>
            <w:r w:rsidRPr="008508F4">
              <w:rPr>
                <w:rFonts w:ascii="Calibri" w:hAnsi="Calibri" w:cs="Arial"/>
                <w:sz w:val="22"/>
                <w:szCs w:val="22"/>
              </w:rPr>
              <w:t>.rrrr</w:t>
            </w:r>
            <w:proofErr w:type="spellEnd"/>
            <w:r w:rsidRPr="008508F4">
              <w:rPr>
                <w:rFonts w:ascii="Calibri" w:hAnsi="Calibri" w:cs="Arial"/>
                <w:sz w:val="22"/>
                <w:szCs w:val="22"/>
              </w:rPr>
              <w:t>)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03482" w:rsidRPr="008508F4" w:rsidTr="00403482">
        <w:trPr>
          <w:trHeight w:val="243"/>
        </w:trPr>
        <w:tc>
          <w:tcPr>
            <w:tcW w:w="3402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Místo narození (město, stát)</w:t>
            </w:r>
          </w:p>
        </w:tc>
        <w:tc>
          <w:tcPr>
            <w:tcW w:w="6269" w:type="dxa"/>
          </w:tcPr>
          <w:p w:rsidR="00403482" w:rsidRPr="008508F4" w:rsidRDefault="00403482" w:rsidP="00D15E23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793CB1" w:rsidRPr="008508F4" w:rsidRDefault="00793CB1" w:rsidP="006135C2">
      <w:pPr>
        <w:jc w:val="both"/>
        <w:rPr>
          <w:rFonts w:ascii="Calibri" w:hAnsi="Calibri" w:cs="Arial"/>
          <w:sz w:val="22"/>
          <w:szCs w:val="22"/>
        </w:rPr>
      </w:pPr>
    </w:p>
    <w:p w:rsidR="006135C2" w:rsidRPr="008508F4" w:rsidRDefault="006135C2" w:rsidP="006135C2">
      <w:pPr>
        <w:numPr>
          <w:ilvl w:val="0"/>
          <w:numId w:val="8"/>
        </w:numPr>
        <w:spacing w:after="120"/>
        <w:ind w:left="714" w:hanging="357"/>
        <w:jc w:val="both"/>
        <w:rPr>
          <w:rFonts w:ascii="Calibri" w:hAnsi="Calibri" w:cs="Arial"/>
          <w:b/>
          <w:sz w:val="22"/>
          <w:szCs w:val="22"/>
        </w:rPr>
      </w:pPr>
      <w:r w:rsidRPr="008508F4">
        <w:rPr>
          <w:rFonts w:ascii="Calibri" w:hAnsi="Calibri" w:cs="Arial"/>
          <w:b/>
          <w:sz w:val="22"/>
          <w:szCs w:val="22"/>
        </w:rPr>
        <w:t xml:space="preserve">Praxe </w:t>
      </w:r>
      <w:r w:rsidRPr="008508F4">
        <w:rPr>
          <w:rFonts w:ascii="Calibri" w:hAnsi="Calibri" w:cs="Arial"/>
          <w:sz w:val="22"/>
          <w:szCs w:val="22"/>
        </w:rPr>
        <w:t>(v případě potřeby přidejte řádky)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938"/>
        <w:gridCol w:w="2445"/>
        <w:gridCol w:w="2445"/>
      </w:tblGrid>
      <w:tr w:rsidR="006135C2" w:rsidRPr="008508F4" w:rsidTr="00D15E23">
        <w:tc>
          <w:tcPr>
            <w:tcW w:w="1951" w:type="dxa"/>
            <w:shd w:val="clear" w:color="auto" w:fill="auto"/>
            <w:vAlign w:val="center"/>
          </w:tcPr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Časové období</w:t>
            </w:r>
          </w:p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od-do (mm.</w:t>
            </w:r>
            <w:proofErr w:type="spellStart"/>
            <w:r w:rsidRPr="008508F4">
              <w:rPr>
                <w:rFonts w:ascii="Calibri" w:hAnsi="Calibri" w:cs="Arial"/>
                <w:sz w:val="22"/>
                <w:szCs w:val="22"/>
              </w:rPr>
              <w:t>rrrr</w:t>
            </w:r>
            <w:proofErr w:type="spellEnd"/>
            <w:r w:rsidRPr="008508F4">
              <w:rPr>
                <w:rFonts w:ascii="Calibri" w:hAnsi="Calibri" w:cs="Arial"/>
                <w:sz w:val="22"/>
                <w:szCs w:val="22"/>
              </w:rPr>
              <w:t>)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Název a sídlo zaměstnavatele (město, stát)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Pracovní pozice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Odpovědnost, pracovní náplň</w:t>
            </w:r>
          </w:p>
        </w:tc>
      </w:tr>
      <w:tr w:rsidR="006135C2" w:rsidRPr="008508F4" w:rsidTr="00D15E23">
        <w:tc>
          <w:tcPr>
            <w:tcW w:w="1951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938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135C2" w:rsidRPr="008508F4" w:rsidTr="00D15E23">
        <w:tc>
          <w:tcPr>
            <w:tcW w:w="1951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938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6135C2" w:rsidRPr="008508F4" w:rsidTr="00D15E23">
        <w:tc>
          <w:tcPr>
            <w:tcW w:w="1951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938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:rsidR="00793CB1" w:rsidRPr="008508F4" w:rsidRDefault="00793CB1" w:rsidP="006135C2">
      <w:pPr>
        <w:jc w:val="both"/>
        <w:rPr>
          <w:rFonts w:ascii="Calibri" w:hAnsi="Calibri" w:cs="Arial"/>
          <w:b/>
          <w:sz w:val="22"/>
          <w:szCs w:val="22"/>
        </w:rPr>
      </w:pPr>
    </w:p>
    <w:p w:rsidR="00021A49" w:rsidRPr="008508F4" w:rsidRDefault="006135C2" w:rsidP="00613E9F">
      <w:pPr>
        <w:numPr>
          <w:ilvl w:val="0"/>
          <w:numId w:val="8"/>
        </w:numPr>
        <w:spacing w:after="120"/>
        <w:ind w:left="714" w:hanging="357"/>
        <w:jc w:val="both"/>
        <w:rPr>
          <w:rFonts w:ascii="Calibri" w:hAnsi="Calibri" w:cs="Arial"/>
          <w:b/>
          <w:sz w:val="22"/>
          <w:szCs w:val="22"/>
        </w:rPr>
      </w:pPr>
      <w:r w:rsidRPr="008508F4">
        <w:rPr>
          <w:rFonts w:ascii="Calibri" w:hAnsi="Calibri" w:cs="Arial"/>
          <w:b/>
          <w:sz w:val="22"/>
          <w:szCs w:val="22"/>
        </w:rPr>
        <w:t xml:space="preserve">Dosažené vzdělání </w:t>
      </w:r>
      <w:r w:rsidRPr="008508F4">
        <w:rPr>
          <w:rFonts w:ascii="Calibri" w:hAnsi="Calibri" w:cs="Arial"/>
          <w:sz w:val="22"/>
          <w:szCs w:val="22"/>
        </w:rPr>
        <w:t>(v případě potřeby přidejte řádky)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938"/>
        <w:gridCol w:w="2445"/>
        <w:gridCol w:w="2445"/>
      </w:tblGrid>
      <w:tr w:rsidR="006135C2" w:rsidRPr="008508F4" w:rsidTr="00D15E23">
        <w:tc>
          <w:tcPr>
            <w:tcW w:w="1951" w:type="dxa"/>
            <w:shd w:val="clear" w:color="auto" w:fill="auto"/>
            <w:vAlign w:val="center"/>
          </w:tcPr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Časové období</w:t>
            </w:r>
          </w:p>
          <w:p w:rsidR="006135C2" w:rsidRPr="008508F4" w:rsidRDefault="006135C2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od-do (mm.</w:t>
            </w:r>
            <w:proofErr w:type="spellStart"/>
            <w:r w:rsidRPr="008508F4">
              <w:rPr>
                <w:rFonts w:ascii="Calibri" w:hAnsi="Calibri" w:cs="Arial"/>
                <w:sz w:val="22"/>
                <w:szCs w:val="22"/>
              </w:rPr>
              <w:t>rrrr</w:t>
            </w:r>
            <w:proofErr w:type="spellEnd"/>
            <w:r w:rsidRPr="008508F4">
              <w:rPr>
                <w:rFonts w:ascii="Calibri" w:hAnsi="Calibri" w:cs="Arial"/>
                <w:sz w:val="22"/>
                <w:szCs w:val="22"/>
              </w:rPr>
              <w:t>)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6135C2" w:rsidRPr="008508F4" w:rsidRDefault="00332216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Název a sídlo vzdělávacího zařízení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135C2" w:rsidRPr="008508F4" w:rsidRDefault="00332216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Obor, zaměření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135C2" w:rsidRPr="008508F4" w:rsidRDefault="00332216" w:rsidP="00D15E2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8508F4">
              <w:rPr>
                <w:rFonts w:ascii="Calibri" w:hAnsi="Calibri" w:cs="Arial"/>
                <w:sz w:val="22"/>
                <w:szCs w:val="22"/>
              </w:rPr>
              <w:t>Dosažený titul (akademický, vědecký, pedagogický apod.)</w:t>
            </w:r>
          </w:p>
        </w:tc>
      </w:tr>
      <w:tr w:rsidR="006135C2" w:rsidRPr="008508F4" w:rsidTr="00D15E23">
        <w:tc>
          <w:tcPr>
            <w:tcW w:w="1951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38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135C2" w:rsidRPr="008508F4" w:rsidTr="00D15E23">
        <w:tc>
          <w:tcPr>
            <w:tcW w:w="1951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38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135C2" w:rsidRPr="008508F4" w:rsidTr="00D15E23">
        <w:tc>
          <w:tcPr>
            <w:tcW w:w="1951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938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135C2" w:rsidRPr="008508F4" w:rsidRDefault="006135C2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332216" w:rsidRPr="008508F4" w:rsidRDefault="00332216" w:rsidP="006135C2">
      <w:pPr>
        <w:jc w:val="both"/>
        <w:rPr>
          <w:rFonts w:ascii="Calibri" w:hAnsi="Calibri" w:cs="Arial"/>
          <w:sz w:val="22"/>
          <w:szCs w:val="22"/>
        </w:rPr>
      </w:pPr>
    </w:p>
    <w:p w:rsidR="006135C2" w:rsidRPr="008508F4" w:rsidRDefault="00BB376F" w:rsidP="00F26175">
      <w:pPr>
        <w:numPr>
          <w:ilvl w:val="0"/>
          <w:numId w:val="8"/>
        </w:numPr>
        <w:spacing w:after="120"/>
        <w:jc w:val="both"/>
        <w:rPr>
          <w:rFonts w:ascii="Calibri" w:hAnsi="Calibri" w:cs="Arial"/>
          <w:b/>
          <w:sz w:val="22"/>
          <w:szCs w:val="22"/>
        </w:rPr>
      </w:pPr>
      <w:r w:rsidRPr="008508F4">
        <w:rPr>
          <w:rFonts w:ascii="Calibri" w:hAnsi="Calibri" w:cs="Arial"/>
          <w:b/>
          <w:sz w:val="22"/>
          <w:szCs w:val="22"/>
        </w:rPr>
        <w:t>N</w:t>
      </w:r>
      <w:r w:rsidR="00F26175" w:rsidRPr="008508F4">
        <w:rPr>
          <w:rFonts w:ascii="Calibri" w:hAnsi="Calibri" w:cs="Arial"/>
          <w:b/>
          <w:sz w:val="22"/>
          <w:szCs w:val="22"/>
        </w:rPr>
        <w:t>ejvýznamnější</w:t>
      </w:r>
      <w:r w:rsidR="00341EBC" w:rsidRPr="008508F4">
        <w:rPr>
          <w:rFonts w:ascii="Calibri" w:hAnsi="Calibri" w:cs="Arial"/>
          <w:b/>
          <w:sz w:val="22"/>
          <w:szCs w:val="22"/>
        </w:rPr>
        <w:t xml:space="preserve"> výsledek,</w:t>
      </w:r>
      <w:r w:rsidR="00F26175" w:rsidRPr="008508F4">
        <w:rPr>
          <w:rFonts w:ascii="Calibri" w:hAnsi="Calibri" w:cs="Arial"/>
          <w:b/>
          <w:sz w:val="22"/>
          <w:szCs w:val="22"/>
        </w:rPr>
        <w:t xml:space="preserve"> úspěšně zrealizovan</w:t>
      </w:r>
      <w:r w:rsidR="00341EBC" w:rsidRPr="008508F4">
        <w:rPr>
          <w:rFonts w:ascii="Calibri" w:hAnsi="Calibri" w:cs="Arial"/>
          <w:b/>
          <w:sz w:val="22"/>
          <w:szCs w:val="22"/>
        </w:rPr>
        <w:t>ý</w:t>
      </w:r>
      <w:r w:rsidR="00F26175" w:rsidRPr="008508F4">
        <w:rPr>
          <w:rFonts w:ascii="Calibri" w:hAnsi="Calibri" w:cs="Arial"/>
          <w:b/>
          <w:sz w:val="22"/>
          <w:szCs w:val="22"/>
        </w:rPr>
        <w:t xml:space="preserve"> projekt</w:t>
      </w:r>
      <w:r w:rsidR="00341EBC" w:rsidRPr="008508F4">
        <w:rPr>
          <w:rFonts w:ascii="Calibri" w:hAnsi="Calibri" w:cs="Arial"/>
          <w:b/>
          <w:sz w:val="22"/>
          <w:szCs w:val="22"/>
        </w:rPr>
        <w:t>u</w:t>
      </w:r>
      <w:r w:rsidR="00F26175" w:rsidRPr="008508F4">
        <w:rPr>
          <w:rFonts w:ascii="Calibri" w:hAnsi="Calibri" w:cs="Arial"/>
          <w:b/>
          <w:sz w:val="22"/>
          <w:szCs w:val="22"/>
        </w:rPr>
        <w:t xml:space="preserve"> či jin</w:t>
      </w:r>
      <w:r w:rsidR="00341EBC" w:rsidRPr="008508F4">
        <w:rPr>
          <w:rFonts w:ascii="Calibri" w:hAnsi="Calibri" w:cs="Arial"/>
          <w:b/>
          <w:sz w:val="22"/>
          <w:szCs w:val="22"/>
        </w:rPr>
        <w:t>á</w:t>
      </w:r>
      <w:r w:rsidR="00F26175" w:rsidRPr="008508F4">
        <w:rPr>
          <w:rFonts w:ascii="Calibri" w:hAnsi="Calibri" w:cs="Arial"/>
          <w:b/>
          <w:sz w:val="22"/>
          <w:szCs w:val="22"/>
        </w:rPr>
        <w:t xml:space="preserve"> aktivit</w:t>
      </w:r>
      <w:r w:rsidR="00341EBC" w:rsidRPr="008508F4">
        <w:rPr>
          <w:rFonts w:ascii="Calibri" w:hAnsi="Calibri" w:cs="Arial"/>
          <w:b/>
          <w:sz w:val="22"/>
          <w:szCs w:val="22"/>
        </w:rPr>
        <w:t>a, kterou řešitel považuje za svůj n</w:t>
      </w:r>
      <w:r w:rsidR="00FF2491">
        <w:rPr>
          <w:rFonts w:ascii="Calibri" w:hAnsi="Calibri" w:cs="Arial"/>
          <w:b/>
          <w:sz w:val="22"/>
          <w:szCs w:val="22"/>
        </w:rPr>
        <w:t>ejvýznamnější úspěch za uplynulé tři</w:t>
      </w:r>
      <w:r w:rsidR="00341EBC" w:rsidRPr="008508F4">
        <w:rPr>
          <w:rFonts w:ascii="Calibri" w:hAnsi="Calibri" w:cs="Arial"/>
          <w:b/>
          <w:sz w:val="22"/>
          <w:szCs w:val="22"/>
        </w:rPr>
        <w:t xml:space="preserve"> kalendářní rok</w:t>
      </w:r>
      <w:r w:rsidR="00FF2491">
        <w:rPr>
          <w:rFonts w:ascii="Calibri" w:hAnsi="Calibri" w:cs="Arial"/>
          <w:b/>
          <w:sz w:val="22"/>
          <w:szCs w:val="22"/>
        </w:rPr>
        <w:t>y</w:t>
      </w:r>
      <w:r w:rsidR="00F26175" w:rsidRPr="008508F4">
        <w:rPr>
          <w:rFonts w:ascii="Calibri" w:hAnsi="Calibri" w:cs="Arial"/>
          <w:b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9"/>
      </w:tblGrid>
      <w:tr w:rsidR="00F26175" w:rsidRPr="008508F4" w:rsidTr="00715225">
        <w:tc>
          <w:tcPr>
            <w:tcW w:w="9779" w:type="dxa"/>
            <w:shd w:val="clear" w:color="auto" w:fill="auto"/>
          </w:tcPr>
          <w:p w:rsidR="00F26175" w:rsidRPr="008508F4" w:rsidRDefault="00F26175" w:rsidP="00715225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135C2" w:rsidRPr="008508F4" w:rsidRDefault="006135C2" w:rsidP="006135C2">
      <w:pPr>
        <w:jc w:val="both"/>
        <w:rPr>
          <w:rFonts w:ascii="Calibri" w:hAnsi="Calibri" w:cs="Arial"/>
          <w:sz w:val="22"/>
          <w:szCs w:val="22"/>
        </w:rPr>
      </w:pPr>
    </w:p>
    <w:p w:rsidR="00613E9F" w:rsidRPr="008508F4" w:rsidRDefault="00613E9F" w:rsidP="003769E9">
      <w:pPr>
        <w:numPr>
          <w:ilvl w:val="0"/>
          <w:numId w:val="8"/>
        </w:numPr>
        <w:spacing w:after="120"/>
        <w:ind w:left="714" w:hanging="357"/>
        <w:jc w:val="both"/>
        <w:rPr>
          <w:rFonts w:ascii="Calibri" w:hAnsi="Calibri" w:cs="Arial"/>
          <w:b/>
          <w:sz w:val="22"/>
          <w:szCs w:val="22"/>
        </w:rPr>
      </w:pPr>
      <w:r w:rsidRPr="008508F4">
        <w:rPr>
          <w:rFonts w:ascii="Calibri" w:hAnsi="Calibri" w:cs="Arial"/>
          <w:b/>
          <w:sz w:val="22"/>
          <w:szCs w:val="22"/>
        </w:rPr>
        <w:t>Doplňující informace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9"/>
      </w:tblGrid>
      <w:tr w:rsidR="003769E9" w:rsidRPr="008508F4" w:rsidTr="00D15E23">
        <w:tc>
          <w:tcPr>
            <w:tcW w:w="9779" w:type="dxa"/>
            <w:shd w:val="clear" w:color="auto" w:fill="auto"/>
          </w:tcPr>
          <w:p w:rsidR="003769E9" w:rsidRPr="008508F4" w:rsidRDefault="003769E9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3769E9" w:rsidRPr="008508F4" w:rsidRDefault="003769E9" w:rsidP="00D15E2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613E9F" w:rsidRPr="008508F4" w:rsidRDefault="00613E9F" w:rsidP="00613E9F">
      <w:pPr>
        <w:jc w:val="both"/>
        <w:rPr>
          <w:rFonts w:ascii="Calibri" w:hAnsi="Calibri" w:cs="Arial"/>
          <w:sz w:val="22"/>
          <w:szCs w:val="22"/>
        </w:rPr>
      </w:pPr>
    </w:p>
    <w:p w:rsidR="00613E9F" w:rsidRPr="008508F4" w:rsidRDefault="00613E9F" w:rsidP="00613E9F">
      <w:pPr>
        <w:jc w:val="both"/>
        <w:rPr>
          <w:rFonts w:ascii="Calibri" w:hAnsi="Calibri" w:cs="Arial"/>
          <w:sz w:val="22"/>
          <w:szCs w:val="22"/>
        </w:rPr>
      </w:pPr>
    </w:p>
    <w:p w:rsidR="00FC6643" w:rsidRPr="008508F4" w:rsidRDefault="00FC6643" w:rsidP="00613E9F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284" w:type="dxa"/>
        <w:tblLook w:val="04A0"/>
      </w:tblPr>
      <w:tblGrid>
        <w:gridCol w:w="400"/>
        <w:gridCol w:w="2268"/>
        <w:gridCol w:w="616"/>
        <w:gridCol w:w="1822"/>
        <w:gridCol w:w="1822"/>
        <w:gridCol w:w="2572"/>
      </w:tblGrid>
      <w:tr w:rsidR="003B421C" w:rsidRPr="008508F4" w:rsidTr="00001712">
        <w:tc>
          <w:tcPr>
            <w:tcW w:w="391" w:type="dxa"/>
            <w:shd w:val="clear" w:color="auto" w:fill="auto"/>
          </w:tcPr>
          <w:p w:rsidR="003B421C" w:rsidRPr="008508F4" w:rsidRDefault="003B421C" w:rsidP="00D15E23">
            <w:pPr>
              <w:spacing w:after="40"/>
              <w:rPr>
                <w:rFonts w:ascii="Calibri" w:eastAsia="Symbol" w:hAnsi="Calibri" w:cs="Arial"/>
                <w:color w:val="000000"/>
                <w:sz w:val="22"/>
                <w:szCs w:val="22"/>
              </w:rPr>
            </w:pPr>
            <w:r w:rsidRPr="008508F4">
              <w:rPr>
                <w:rFonts w:ascii="Calibri" w:eastAsia="Symbol" w:hAnsi="Calibri" w:cs="Arial"/>
                <w:color w:val="000000"/>
                <w:sz w:val="22"/>
                <w:szCs w:val="22"/>
              </w:rPr>
              <w:t>V</w:t>
            </w:r>
            <w:r w:rsidR="00001712" w:rsidRPr="008508F4">
              <w:rPr>
                <w:rFonts w:ascii="Calibri" w:eastAsia="Symbol" w:hAnsi="Calibri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B421C" w:rsidRPr="008508F4" w:rsidRDefault="003B421C" w:rsidP="00D15E23">
            <w:pPr>
              <w:spacing w:after="40"/>
              <w:rPr>
                <w:rFonts w:ascii="Calibri" w:eastAsia="Symbol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:rsidR="003B421C" w:rsidRPr="008508F4" w:rsidRDefault="003B421C" w:rsidP="00D15E23">
            <w:pPr>
              <w:spacing w:after="40"/>
              <w:rPr>
                <w:rFonts w:ascii="Calibri" w:eastAsia="Symbol" w:hAnsi="Calibri" w:cs="Arial"/>
                <w:color w:val="000000"/>
                <w:sz w:val="22"/>
                <w:szCs w:val="22"/>
              </w:rPr>
            </w:pPr>
            <w:r w:rsidRPr="008508F4">
              <w:rPr>
                <w:rFonts w:ascii="Calibri" w:eastAsia="Symbol" w:hAnsi="Calibri" w:cs="Arial"/>
                <w:color w:val="000000"/>
                <w:sz w:val="22"/>
                <w:szCs w:val="22"/>
              </w:rPr>
              <w:t>dne</w:t>
            </w:r>
            <w:r w:rsidR="00001712" w:rsidRPr="008508F4">
              <w:rPr>
                <w:rFonts w:ascii="Calibri" w:eastAsia="Symbol" w:hAnsi="Calibri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</w:tcPr>
          <w:p w:rsidR="003B421C" w:rsidRPr="008508F4" w:rsidRDefault="003B421C" w:rsidP="00D15E23">
            <w:pPr>
              <w:spacing w:after="40"/>
              <w:rPr>
                <w:rFonts w:ascii="Calibri" w:eastAsia="Symbol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1822" w:type="dxa"/>
          </w:tcPr>
          <w:p w:rsidR="003B421C" w:rsidRPr="008508F4" w:rsidRDefault="003B421C" w:rsidP="00D15E23">
            <w:pPr>
              <w:spacing w:after="40"/>
              <w:rPr>
                <w:rFonts w:ascii="Calibri" w:eastAsia="Symbol" w:hAnsi="Calibri" w:cs="Arial"/>
                <w:color w:val="000000"/>
                <w:sz w:val="22"/>
                <w:szCs w:val="22"/>
              </w:rPr>
            </w:pPr>
            <w:r w:rsidRPr="008508F4">
              <w:rPr>
                <w:rFonts w:ascii="Calibri" w:eastAsia="Symbol" w:hAnsi="Calibri" w:cs="Arial"/>
                <w:color w:val="000000"/>
                <w:sz w:val="22"/>
                <w:szCs w:val="22"/>
              </w:rPr>
              <w:t>vlastnoruční podpis:</w:t>
            </w:r>
          </w:p>
        </w:tc>
        <w:tc>
          <w:tcPr>
            <w:tcW w:w="2572" w:type="dxa"/>
            <w:tcBorders>
              <w:bottom w:val="single" w:sz="4" w:space="0" w:color="auto"/>
            </w:tcBorders>
          </w:tcPr>
          <w:p w:rsidR="003B421C" w:rsidRPr="008508F4" w:rsidRDefault="003B421C" w:rsidP="00D15E23">
            <w:pPr>
              <w:spacing w:after="40"/>
              <w:rPr>
                <w:rFonts w:ascii="Calibri" w:eastAsia="Symbol" w:hAnsi="Calibri" w:cs="Arial"/>
                <w:color w:val="000000"/>
                <w:sz w:val="22"/>
                <w:szCs w:val="22"/>
              </w:rPr>
            </w:pPr>
          </w:p>
        </w:tc>
      </w:tr>
    </w:tbl>
    <w:p w:rsidR="00613E9F" w:rsidRPr="008508F4" w:rsidRDefault="00613E9F" w:rsidP="003B421C">
      <w:pPr>
        <w:jc w:val="both"/>
        <w:rPr>
          <w:rFonts w:ascii="Calibri" w:hAnsi="Calibri" w:cs="Arial"/>
          <w:sz w:val="22"/>
          <w:szCs w:val="22"/>
        </w:rPr>
      </w:pPr>
    </w:p>
    <w:sectPr w:rsidR="00613E9F" w:rsidRPr="008508F4" w:rsidSect="00001712">
      <w:headerReference w:type="default" r:id="rId8"/>
      <w:headerReference w:type="first" r:id="rId9"/>
      <w:footerReference w:type="first" r:id="rId10"/>
      <w:pgSz w:w="11907" w:h="16839" w:code="9"/>
      <w:pgMar w:top="1985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175" w:rsidRDefault="004E5175">
      <w:r>
        <w:separator/>
      </w:r>
    </w:p>
  </w:endnote>
  <w:endnote w:type="continuationSeparator" w:id="0">
    <w:p w:rsidR="004E5175" w:rsidRDefault="004E5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12" w:rsidRPr="00174295" w:rsidRDefault="00001712" w:rsidP="001E6100">
    <w:pPr>
      <w:pStyle w:val="Zpat"/>
      <w:tabs>
        <w:tab w:val="clear" w:pos="4320"/>
        <w:tab w:val="clear" w:pos="8640"/>
        <w:tab w:val="center" w:pos="4819"/>
        <w:tab w:val="right" w:pos="9639"/>
      </w:tabs>
      <w:rPr>
        <w:rFonts w:ascii="Arial" w:hAnsi="Arial" w:cs="Arial"/>
      </w:rPr>
    </w:pPr>
    <w:proofErr w:type="spellStart"/>
    <w:r>
      <w:rPr>
        <w:rFonts w:ascii="Arial" w:hAnsi="Arial" w:cs="Arial"/>
      </w:rPr>
      <w:t>form</w:t>
    </w:r>
    <w:proofErr w:type="spellEnd"/>
    <w:r>
      <w:rPr>
        <w:rFonts w:ascii="Arial" w:hAnsi="Arial" w:cs="Arial"/>
      </w:rPr>
      <w:t>. 3 – K</w:t>
    </w:r>
    <w:r>
      <w:rPr>
        <w:rFonts w:ascii="Arial" w:hAnsi="Arial" w:cs="Arial"/>
      </w:rPr>
      <w:tab/>
    </w:r>
    <w:r w:rsidR="00125866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 w:rsidR="00125866">
      <w:rPr>
        <w:rFonts w:ascii="Arial" w:hAnsi="Arial" w:cs="Arial"/>
      </w:rPr>
      <w:fldChar w:fldCharType="separate"/>
    </w:r>
    <w:r w:rsidR="00404F26">
      <w:rPr>
        <w:rFonts w:ascii="Arial" w:hAnsi="Arial" w:cs="Arial"/>
        <w:noProof/>
      </w:rPr>
      <w:t>1</w:t>
    </w:r>
    <w:r w:rsidR="00125866"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 w:rsidR="00404F26" w:rsidRPr="00404F26">
        <w:rPr>
          <w:rFonts w:ascii="Arial" w:hAnsi="Arial" w:cs="Arial"/>
          <w:noProof/>
        </w:rPr>
        <w:t>1</w:t>
      </w:r>
    </w:fldSimple>
    <w:r w:rsidRPr="00174295">
      <w:rPr>
        <w:rFonts w:ascii="Arial" w:hAnsi="Arial" w:cs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175" w:rsidRDefault="004E5175">
      <w:r>
        <w:separator/>
      </w:r>
    </w:p>
  </w:footnote>
  <w:footnote w:type="continuationSeparator" w:id="0">
    <w:p w:rsidR="004E5175" w:rsidRDefault="004E5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12" w:rsidRPr="008508F4" w:rsidRDefault="00001712" w:rsidP="00FD59F3">
    <w:pPr>
      <w:pStyle w:val="Zhlav"/>
      <w:tabs>
        <w:tab w:val="clear" w:pos="8640"/>
        <w:tab w:val="right" w:pos="9639"/>
      </w:tabs>
      <w:rPr>
        <w:rFonts w:ascii="Calibri" w:hAnsi="Calibri" w:cs="Arial"/>
        <w:b/>
        <w:sz w:val="32"/>
        <w:szCs w:val="32"/>
      </w:rPr>
    </w:pPr>
    <w:r w:rsidRPr="008508F4">
      <w:rPr>
        <w:rFonts w:ascii="Calibri" w:hAnsi="Calibri" w:cs="Arial"/>
        <w:b/>
        <w:sz w:val="32"/>
        <w:szCs w:val="32"/>
      </w:rPr>
      <w:t>Formulář R - Řešitel projektu</w:t>
    </w:r>
    <w:r w:rsidR="008508F4">
      <w:rPr>
        <w:rFonts w:ascii="Calibri" w:hAnsi="Calibri" w:cs="Arial"/>
        <w:b/>
        <w:sz w:val="32"/>
        <w:szCs w:val="32"/>
      </w:rPr>
      <w:tab/>
    </w:r>
    <w:r w:rsidRPr="008508F4">
      <w:rPr>
        <w:rFonts w:ascii="Calibri" w:hAnsi="Calibri" w:cs="Arial"/>
        <w:b/>
        <w:sz w:val="32"/>
        <w:szCs w:val="32"/>
      </w:rPr>
      <w:tab/>
    </w:r>
    <w:proofErr w:type="gramStart"/>
    <w:r w:rsidRPr="008508F4">
      <w:rPr>
        <w:rFonts w:ascii="Calibri" w:hAnsi="Calibri" w:cs="Arial"/>
        <w:b/>
        <w:sz w:val="32"/>
        <w:szCs w:val="32"/>
      </w:rPr>
      <w:t>L</w:t>
    </w:r>
    <w:r w:rsidR="00DE00BB" w:rsidRPr="008508F4">
      <w:rPr>
        <w:rFonts w:ascii="Calibri" w:hAnsi="Calibri" w:cs="Arial"/>
        <w:b/>
        <w:sz w:val="32"/>
        <w:szCs w:val="32"/>
      </w:rPr>
      <w:t>R</w:t>
    </w:r>
    <w:r w:rsidRPr="008508F4">
      <w:rPr>
        <w:rFonts w:ascii="Calibri" w:hAnsi="Calibri" w:cs="Arial"/>
        <w:b/>
        <w:sz w:val="32"/>
        <w:szCs w:val="32"/>
      </w:rPr>
      <w:t>1</w:t>
    </w:r>
    <w:r w:rsidR="00DE00BB" w:rsidRPr="008508F4">
      <w:rPr>
        <w:rFonts w:ascii="Calibri" w:hAnsi="Calibri" w:cs="Arial"/>
        <w:b/>
        <w:sz w:val="32"/>
        <w:szCs w:val="32"/>
      </w:rPr>
      <w:t>3</w:t>
    </w:r>
    <w:r w:rsidRPr="008508F4">
      <w:rPr>
        <w:rFonts w:ascii="Calibri" w:hAnsi="Calibri" w:cs="Arial"/>
        <w:b/>
        <w:sz w:val="32"/>
        <w:szCs w:val="32"/>
      </w:rPr>
      <w:t xml:space="preserve"> .. ..</w:t>
    </w:r>
    <w:proofErr w:type="gramEnd"/>
  </w:p>
  <w:p w:rsidR="00001712" w:rsidRPr="008508F4" w:rsidRDefault="00001712" w:rsidP="00403482">
    <w:pPr>
      <w:pStyle w:val="Zpat"/>
      <w:pBdr>
        <w:top w:val="single" w:sz="4" w:space="1" w:color="auto"/>
      </w:pBdr>
      <w:rPr>
        <w:rFonts w:ascii="Calibri" w:hAnsi="Calibri" w:cs="Arial"/>
        <w:b/>
        <w:sz w:val="24"/>
        <w:szCs w:val="24"/>
      </w:rPr>
    </w:pPr>
    <w:r w:rsidRPr="008508F4">
      <w:rPr>
        <w:rFonts w:ascii="Calibri" w:hAnsi="Calibri" w:cs="Arial"/>
        <w:b/>
        <w:sz w:val="24"/>
        <w:szCs w:val="24"/>
      </w:rPr>
      <w:tab/>
    </w:r>
  </w:p>
  <w:tbl>
    <w:tblPr>
      <w:tblW w:w="9600" w:type="dxa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977"/>
      <w:gridCol w:w="6623"/>
    </w:tblGrid>
    <w:tr w:rsidR="00001712" w:rsidRPr="008508F4" w:rsidTr="00FD3C02">
      <w:trPr>
        <w:cantSplit/>
        <w:trHeight w:hRule="exact" w:val="284"/>
        <w:tblHeader/>
      </w:trPr>
      <w:tc>
        <w:tcPr>
          <w:tcW w:w="2977" w:type="dxa"/>
        </w:tcPr>
        <w:p w:rsidR="00001712" w:rsidRPr="008508F4" w:rsidRDefault="00001712" w:rsidP="00C413DB">
          <w:pPr>
            <w:pStyle w:val="Zhlav"/>
            <w:ind w:left="142"/>
            <w:rPr>
              <w:rFonts w:ascii="Calibri" w:hAnsi="Calibri" w:cs="Arial"/>
              <w:sz w:val="16"/>
              <w:szCs w:val="16"/>
            </w:rPr>
          </w:pPr>
          <w:r w:rsidRPr="008508F4">
            <w:rPr>
              <w:rFonts w:ascii="Calibri" w:hAnsi="Calibri" w:cs="Arial"/>
              <w:sz w:val="16"/>
              <w:szCs w:val="16"/>
            </w:rPr>
            <w:t>akronym názvu projektu:</w:t>
          </w:r>
        </w:p>
      </w:tc>
      <w:tc>
        <w:tcPr>
          <w:tcW w:w="6623" w:type="dxa"/>
        </w:tcPr>
        <w:p w:rsidR="00001712" w:rsidRPr="008508F4" w:rsidRDefault="00001712" w:rsidP="00C413DB">
          <w:pPr>
            <w:pStyle w:val="Zhlav"/>
            <w:ind w:left="142"/>
            <w:rPr>
              <w:rFonts w:ascii="Calibri" w:hAnsi="Calibri" w:cs="Arial"/>
              <w:sz w:val="16"/>
              <w:szCs w:val="16"/>
            </w:rPr>
          </w:pPr>
        </w:p>
      </w:tc>
    </w:tr>
  </w:tbl>
  <w:p w:rsidR="00001712" w:rsidRDefault="00001712" w:rsidP="00FD59F3">
    <w:pPr>
      <w:pStyle w:val="Zhlav"/>
      <w:pBdr>
        <w:bottom w:val="single" w:sz="6" w:space="1" w:color="auto"/>
      </w:pBdr>
    </w:pPr>
  </w:p>
  <w:p w:rsidR="00001712" w:rsidRPr="00FD59F3" w:rsidRDefault="00001712" w:rsidP="00FD59F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12" w:rsidRPr="004113D2" w:rsidRDefault="00001712" w:rsidP="004113D2">
    <w:pPr>
      <w:pStyle w:val="Zhlav"/>
      <w:tabs>
        <w:tab w:val="clear" w:pos="8640"/>
        <w:tab w:val="right" w:pos="9639"/>
      </w:tabs>
      <w:rPr>
        <w:rFonts w:ascii="Arial" w:hAnsi="Arial" w:cs="Arial"/>
        <w:b/>
        <w:sz w:val="32"/>
        <w:szCs w:val="32"/>
      </w:rPr>
    </w:pPr>
    <w:r w:rsidRPr="004113D2">
      <w:rPr>
        <w:rFonts w:ascii="Arial" w:hAnsi="Arial" w:cs="Arial"/>
        <w:b/>
        <w:sz w:val="32"/>
        <w:szCs w:val="32"/>
      </w:rPr>
      <w:t>Formulář K - klíčová osoba projektu</w:t>
    </w:r>
    <w:r w:rsidRPr="004113D2">
      <w:rPr>
        <w:rFonts w:ascii="Arial" w:hAnsi="Arial" w:cs="Arial"/>
        <w:b/>
        <w:sz w:val="32"/>
        <w:szCs w:val="32"/>
      </w:rPr>
      <w:tab/>
    </w:r>
    <w:proofErr w:type="gramStart"/>
    <w:r w:rsidRPr="004113D2">
      <w:rPr>
        <w:rFonts w:ascii="Arial" w:hAnsi="Arial" w:cs="Arial"/>
        <w:b/>
        <w:sz w:val="32"/>
        <w:szCs w:val="32"/>
      </w:rPr>
      <w:t>LK11 .. .. ..</w:t>
    </w:r>
    <w:proofErr w:type="gramEnd"/>
  </w:p>
  <w:p w:rsidR="00001712" w:rsidRPr="004113D2" w:rsidRDefault="00001712" w:rsidP="00325B6A">
    <w:pPr>
      <w:pStyle w:val="Zhlav"/>
      <w:tabs>
        <w:tab w:val="right" w:pos="9639"/>
      </w:tabs>
      <w:rPr>
        <w:rFonts w:ascii="Arial" w:hAnsi="Arial" w:cs="Arial"/>
        <w:b/>
      </w:rPr>
    </w:pPr>
    <w:r w:rsidRPr="004113D2">
      <w:rPr>
        <w:rFonts w:ascii="Arial" w:hAnsi="Arial" w:cs="Arial"/>
        <w:b/>
        <w:sz w:val="32"/>
        <w:szCs w:val="32"/>
      </w:rPr>
      <w:t>Příloha 3 - K</w:t>
    </w:r>
  </w:p>
  <w:p w:rsidR="00001712" w:rsidRPr="004113D2" w:rsidRDefault="00001712" w:rsidP="002A629B">
    <w:pPr>
      <w:pStyle w:val="Zhlav"/>
      <w:tabs>
        <w:tab w:val="clear" w:pos="4320"/>
        <w:tab w:val="clear" w:pos="8640"/>
        <w:tab w:val="right" w:pos="8313"/>
      </w:tabs>
      <w:rPr>
        <w:rFonts w:ascii="Arial" w:hAnsi="Arial" w:cs="Arial"/>
        <w:color w:val="4F81BD"/>
        <w:sz w:val="24"/>
        <w:szCs w:val="24"/>
      </w:rPr>
    </w:pPr>
  </w:p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977"/>
      <w:gridCol w:w="6521"/>
    </w:tblGrid>
    <w:tr w:rsidR="00001712" w:rsidRPr="004113D2" w:rsidTr="004113D2">
      <w:trPr>
        <w:cantSplit/>
        <w:trHeight w:hRule="exact" w:val="284"/>
        <w:tblHeader/>
      </w:trPr>
      <w:tc>
        <w:tcPr>
          <w:tcW w:w="2977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 w:rsidRPr="004113D2">
            <w:rPr>
              <w:rFonts w:ascii="Arial" w:hAnsi="Arial" w:cs="Arial"/>
              <w:sz w:val="16"/>
              <w:szCs w:val="16"/>
            </w:rPr>
            <w:t>akronym názvu projektu:</w:t>
          </w:r>
        </w:p>
      </w:tc>
      <w:tc>
        <w:tcPr>
          <w:tcW w:w="6521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001712" w:rsidRPr="004113D2" w:rsidTr="004113D2">
      <w:trPr>
        <w:cantSplit/>
        <w:trHeight w:hRule="exact" w:val="284"/>
        <w:tblHeader/>
      </w:trPr>
      <w:tc>
        <w:tcPr>
          <w:tcW w:w="2977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 w:rsidRPr="004113D2">
            <w:rPr>
              <w:rFonts w:ascii="Arial" w:hAnsi="Arial" w:cs="Arial"/>
              <w:sz w:val="16"/>
              <w:szCs w:val="16"/>
            </w:rPr>
            <w:t>zkratka názvu uchazeče/příjemce:</w:t>
          </w:r>
        </w:p>
      </w:tc>
      <w:tc>
        <w:tcPr>
          <w:tcW w:w="6521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001712" w:rsidRPr="004113D2" w:rsidTr="004113D2">
      <w:trPr>
        <w:cantSplit/>
        <w:trHeight w:hRule="exact" w:val="284"/>
        <w:tblHeader/>
      </w:trPr>
      <w:tc>
        <w:tcPr>
          <w:tcW w:w="2977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 w:rsidRPr="004113D2">
            <w:rPr>
              <w:rFonts w:ascii="Arial" w:hAnsi="Arial" w:cs="Arial"/>
              <w:sz w:val="16"/>
              <w:szCs w:val="16"/>
            </w:rPr>
            <w:t>příjmení klíčové: osoby</w:t>
          </w:r>
        </w:p>
      </w:tc>
      <w:tc>
        <w:tcPr>
          <w:tcW w:w="6521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001712" w:rsidRPr="004113D2" w:rsidTr="004113D2">
      <w:trPr>
        <w:cantSplit/>
        <w:trHeight w:hRule="exact" w:val="284"/>
        <w:tblHeader/>
      </w:trPr>
      <w:tc>
        <w:tcPr>
          <w:tcW w:w="2977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 w:rsidRPr="004113D2">
            <w:rPr>
              <w:rFonts w:ascii="Arial" w:hAnsi="Arial" w:cs="Arial"/>
              <w:sz w:val="16"/>
              <w:szCs w:val="16"/>
            </w:rPr>
            <w:t>příjmení řešitele:</w:t>
          </w:r>
        </w:p>
      </w:tc>
      <w:tc>
        <w:tcPr>
          <w:tcW w:w="6521" w:type="dxa"/>
        </w:tcPr>
        <w:p w:rsidR="00001712" w:rsidRPr="004113D2" w:rsidRDefault="00001712" w:rsidP="00C413DB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:rsidR="00001712" w:rsidRDefault="00001712" w:rsidP="002A629B">
    <w:pPr>
      <w:pStyle w:val="Zhlav"/>
      <w:tabs>
        <w:tab w:val="clear" w:pos="4320"/>
        <w:tab w:val="clear" w:pos="8640"/>
        <w:tab w:val="right" w:pos="831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06AD9"/>
    <w:multiLevelType w:val="hybridMultilevel"/>
    <w:tmpl w:val="AF144518"/>
    <w:lvl w:ilvl="0" w:tplc="915A9760">
      <w:start w:val="1"/>
      <w:numFmt w:val="bullet"/>
      <w:pStyle w:val="Seznamsodrkami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26760E"/>
    <w:multiLevelType w:val="hybridMultilevel"/>
    <w:tmpl w:val="8E026F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4D5393"/>
    <w:rsid w:val="00001712"/>
    <w:rsid w:val="00005E99"/>
    <w:rsid w:val="00011C52"/>
    <w:rsid w:val="00021A49"/>
    <w:rsid w:val="00061305"/>
    <w:rsid w:val="000620DF"/>
    <w:rsid w:val="000947BB"/>
    <w:rsid w:val="000B74EF"/>
    <w:rsid w:val="000C201E"/>
    <w:rsid w:val="000E022E"/>
    <w:rsid w:val="000F742F"/>
    <w:rsid w:val="00125866"/>
    <w:rsid w:val="00152614"/>
    <w:rsid w:val="001679A5"/>
    <w:rsid w:val="001707C2"/>
    <w:rsid w:val="00174295"/>
    <w:rsid w:val="001856F2"/>
    <w:rsid w:val="001A12F2"/>
    <w:rsid w:val="001E6100"/>
    <w:rsid w:val="00212954"/>
    <w:rsid w:val="0021425D"/>
    <w:rsid w:val="00245E9F"/>
    <w:rsid w:val="00253932"/>
    <w:rsid w:val="00292EF3"/>
    <w:rsid w:val="002A629B"/>
    <w:rsid w:val="002C13F8"/>
    <w:rsid w:val="002E1D1C"/>
    <w:rsid w:val="002E43AD"/>
    <w:rsid w:val="00303E7C"/>
    <w:rsid w:val="00305E8B"/>
    <w:rsid w:val="003130A9"/>
    <w:rsid w:val="003172BF"/>
    <w:rsid w:val="00325B6A"/>
    <w:rsid w:val="00330F6B"/>
    <w:rsid w:val="00332216"/>
    <w:rsid w:val="00341EBC"/>
    <w:rsid w:val="003769E9"/>
    <w:rsid w:val="0038499E"/>
    <w:rsid w:val="00394713"/>
    <w:rsid w:val="00395670"/>
    <w:rsid w:val="003A5C56"/>
    <w:rsid w:val="003B182C"/>
    <w:rsid w:val="003B421C"/>
    <w:rsid w:val="003D2D3A"/>
    <w:rsid w:val="003E7836"/>
    <w:rsid w:val="00403482"/>
    <w:rsid w:val="00404F26"/>
    <w:rsid w:val="00406515"/>
    <w:rsid w:val="004113D2"/>
    <w:rsid w:val="0042729B"/>
    <w:rsid w:val="00432771"/>
    <w:rsid w:val="004810DD"/>
    <w:rsid w:val="00495B7A"/>
    <w:rsid w:val="004A5327"/>
    <w:rsid w:val="004C65CB"/>
    <w:rsid w:val="004C7AC0"/>
    <w:rsid w:val="004D5393"/>
    <w:rsid w:val="004D7DD3"/>
    <w:rsid w:val="004E20CC"/>
    <w:rsid w:val="004E5175"/>
    <w:rsid w:val="004E5885"/>
    <w:rsid w:val="004E65E7"/>
    <w:rsid w:val="004F2368"/>
    <w:rsid w:val="005019B4"/>
    <w:rsid w:val="0051484D"/>
    <w:rsid w:val="005152B3"/>
    <w:rsid w:val="00526F1E"/>
    <w:rsid w:val="00532078"/>
    <w:rsid w:val="005371EA"/>
    <w:rsid w:val="00551485"/>
    <w:rsid w:val="005876C7"/>
    <w:rsid w:val="0058784E"/>
    <w:rsid w:val="0059067C"/>
    <w:rsid w:val="00591527"/>
    <w:rsid w:val="005A29B5"/>
    <w:rsid w:val="005B1F58"/>
    <w:rsid w:val="005B3262"/>
    <w:rsid w:val="005C3F89"/>
    <w:rsid w:val="005D017B"/>
    <w:rsid w:val="005E03B6"/>
    <w:rsid w:val="005E74D0"/>
    <w:rsid w:val="006135C2"/>
    <w:rsid w:val="00613E9F"/>
    <w:rsid w:val="00635765"/>
    <w:rsid w:val="00685595"/>
    <w:rsid w:val="00695157"/>
    <w:rsid w:val="006C3459"/>
    <w:rsid w:val="006D39DF"/>
    <w:rsid w:val="006E540B"/>
    <w:rsid w:val="006E55AB"/>
    <w:rsid w:val="00706C4C"/>
    <w:rsid w:val="007075C6"/>
    <w:rsid w:val="00715225"/>
    <w:rsid w:val="0071586E"/>
    <w:rsid w:val="0072033C"/>
    <w:rsid w:val="00732CC0"/>
    <w:rsid w:val="007462D9"/>
    <w:rsid w:val="0077133F"/>
    <w:rsid w:val="00776A78"/>
    <w:rsid w:val="00793CB1"/>
    <w:rsid w:val="007B4C5C"/>
    <w:rsid w:val="007E6052"/>
    <w:rsid w:val="007F30BA"/>
    <w:rsid w:val="007F58E5"/>
    <w:rsid w:val="00800CF6"/>
    <w:rsid w:val="008027CD"/>
    <w:rsid w:val="00823437"/>
    <w:rsid w:val="00826B2C"/>
    <w:rsid w:val="008351E6"/>
    <w:rsid w:val="00841420"/>
    <w:rsid w:val="008508F4"/>
    <w:rsid w:val="008534F0"/>
    <w:rsid w:val="00882A90"/>
    <w:rsid w:val="008A0231"/>
    <w:rsid w:val="008B749E"/>
    <w:rsid w:val="008D0F10"/>
    <w:rsid w:val="008E7574"/>
    <w:rsid w:val="0090349B"/>
    <w:rsid w:val="00923BB1"/>
    <w:rsid w:val="00932F17"/>
    <w:rsid w:val="00934F3C"/>
    <w:rsid w:val="00956AAE"/>
    <w:rsid w:val="009847C4"/>
    <w:rsid w:val="0098675D"/>
    <w:rsid w:val="009A05EF"/>
    <w:rsid w:val="009B6505"/>
    <w:rsid w:val="009C4360"/>
    <w:rsid w:val="009C4CC8"/>
    <w:rsid w:val="009D26FB"/>
    <w:rsid w:val="009E259D"/>
    <w:rsid w:val="00A04194"/>
    <w:rsid w:val="00A260EA"/>
    <w:rsid w:val="00A2776B"/>
    <w:rsid w:val="00A72A8D"/>
    <w:rsid w:val="00A76F91"/>
    <w:rsid w:val="00AC7337"/>
    <w:rsid w:val="00AE5774"/>
    <w:rsid w:val="00B05DE2"/>
    <w:rsid w:val="00B104C4"/>
    <w:rsid w:val="00B130CC"/>
    <w:rsid w:val="00B20E50"/>
    <w:rsid w:val="00B24795"/>
    <w:rsid w:val="00B33037"/>
    <w:rsid w:val="00B4074F"/>
    <w:rsid w:val="00B70EBB"/>
    <w:rsid w:val="00B84066"/>
    <w:rsid w:val="00B9034B"/>
    <w:rsid w:val="00B90DB8"/>
    <w:rsid w:val="00BA3373"/>
    <w:rsid w:val="00BB376F"/>
    <w:rsid w:val="00BF64AA"/>
    <w:rsid w:val="00C154AF"/>
    <w:rsid w:val="00C25F9F"/>
    <w:rsid w:val="00C373FF"/>
    <w:rsid w:val="00C413DB"/>
    <w:rsid w:val="00C44505"/>
    <w:rsid w:val="00C86841"/>
    <w:rsid w:val="00CB0B9E"/>
    <w:rsid w:val="00CB4646"/>
    <w:rsid w:val="00CC4752"/>
    <w:rsid w:val="00CD0714"/>
    <w:rsid w:val="00CD08B5"/>
    <w:rsid w:val="00CF6D2F"/>
    <w:rsid w:val="00D02154"/>
    <w:rsid w:val="00D15E23"/>
    <w:rsid w:val="00D2680B"/>
    <w:rsid w:val="00D316A1"/>
    <w:rsid w:val="00D354B6"/>
    <w:rsid w:val="00D63545"/>
    <w:rsid w:val="00D646B9"/>
    <w:rsid w:val="00DA7BF9"/>
    <w:rsid w:val="00DC42BF"/>
    <w:rsid w:val="00DD0149"/>
    <w:rsid w:val="00DE00BB"/>
    <w:rsid w:val="00DF2479"/>
    <w:rsid w:val="00DF5D7D"/>
    <w:rsid w:val="00E00613"/>
    <w:rsid w:val="00E162CE"/>
    <w:rsid w:val="00E535E8"/>
    <w:rsid w:val="00E931C0"/>
    <w:rsid w:val="00E972EF"/>
    <w:rsid w:val="00EA76E9"/>
    <w:rsid w:val="00EB0B7A"/>
    <w:rsid w:val="00EC1D32"/>
    <w:rsid w:val="00ED6484"/>
    <w:rsid w:val="00EF0452"/>
    <w:rsid w:val="00F05299"/>
    <w:rsid w:val="00F054D5"/>
    <w:rsid w:val="00F05D7B"/>
    <w:rsid w:val="00F14BE9"/>
    <w:rsid w:val="00F26175"/>
    <w:rsid w:val="00F449C7"/>
    <w:rsid w:val="00F62A07"/>
    <w:rsid w:val="00FA1433"/>
    <w:rsid w:val="00FC63ED"/>
    <w:rsid w:val="00FC6643"/>
    <w:rsid w:val="00FD3C02"/>
    <w:rsid w:val="00FD59F3"/>
    <w:rsid w:val="00FE313B"/>
    <w:rsid w:val="00FF2163"/>
    <w:rsid w:val="00FF2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45E9F"/>
  </w:style>
  <w:style w:type="paragraph" w:styleId="Nadpis1">
    <w:name w:val="heading 1"/>
    <w:basedOn w:val="Normln"/>
    <w:next w:val="Zkladntext"/>
    <w:qFormat/>
    <w:rsid w:val="00245E9F"/>
    <w:pPr>
      <w:spacing w:before="220" w:line="220" w:lineRule="atLeast"/>
      <w:outlineLvl w:val="0"/>
    </w:pPr>
    <w:rPr>
      <w:rFonts w:ascii="Tahoma" w:hAnsi="Tahoma" w:cs="Tahoma"/>
      <w:b/>
      <w:spacing w:val="10"/>
      <w:sz w:val="24"/>
      <w:szCs w:val="24"/>
    </w:rPr>
  </w:style>
  <w:style w:type="paragraph" w:styleId="Nadpis2">
    <w:name w:val="heading 2"/>
    <w:basedOn w:val="Normln"/>
    <w:next w:val="Zkladntext"/>
    <w:qFormat/>
    <w:rsid w:val="00245E9F"/>
    <w:pPr>
      <w:spacing w:after="60" w:line="220" w:lineRule="atLeast"/>
      <w:outlineLvl w:val="1"/>
    </w:pPr>
    <w:rPr>
      <w:rFonts w:ascii="Tahoma" w:hAnsi="Tahoma" w:cs="Tahoma"/>
      <w:b/>
      <w:spacing w:val="10"/>
    </w:rPr>
  </w:style>
  <w:style w:type="paragraph" w:styleId="Nadpis3">
    <w:name w:val="heading 3"/>
    <w:basedOn w:val="Normln"/>
    <w:next w:val="Normln"/>
    <w:qFormat/>
    <w:rsid w:val="00245E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245E9F"/>
    <w:pPr>
      <w:tabs>
        <w:tab w:val="left" w:pos="2160"/>
        <w:tab w:val="right" w:pos="6480"/>
      </w:tabs>
      <w:spacing w:before="240" w:after="60" w:line="220" w:lineRule="atLeast"/>
      <w:jc w:val="center"/>
    </w:pPr>
    <w:rPr>
      <w:sz w:val="22"/>
      <w:szCs w:val="22"/>
    </w:rPr>
  </w:style>
  <w:style w:type="paragraph" w:styleId="Zhlav">
    <w:name w:val="header"/>
    <w:basedOn w:val="Normln"/>
    <w:link w:val="ZhlavChar"/>
    <w:uiPriority w:val="99"/>
    <w:rsid w:val="00245E9F"/>
    <w:pPr>
      <w:tabs>
        <w:tab w:val="center" w:pos="4320"/>
        <w:tab w:val="right" w:pos="8640"/>
      </w:tabs>
    </w:pPr>
  </w:style>
  <w:style w:type="paragraph" w:styleId="Zpat">
    <w:name w:val="footer"/>
    <w:basedOn w:val="Normln"/>
    <w:link w:val="ZpatChar"/>
    <w:uiPriority w:val="99"/>
    <w:rsid w:val="00245E9F"/>
    <w:pPr>
      <w:tabs>
        <w:tab w:val="center" w:pos="4320"/>
        <w:tab w:val="right" w:pos="8640"/>
      </w:tabs>
    </w:pPr>
  </w:style>
  <w:style w:type="paragraph" w:styleId="Zkladntext3">
    <w:name w:val="Body Text 3"/>
    <w:basedOn w:val="Zkladntext"/>
    <w:rsid w:val="00245E9F"/>
    <w:pPr>
      <w:spacing w:after="120"/>
      <w:jc w:val="right"/>
    </w:pPr>
  </w:style>
  <w:style w:type="paragraph" w:styleId="Textbubliny">
    <w:name w:val="Balloon Text"/>
    <w:basedOn w:val="Normln"/>
    <w:semiHidden/>
    <w:rsid w:val="00245E9F"/>
    <w:rPr>
      <w:rFonts w:ascii="Tahoma" w:hAnsi="Tahoma" w:cs="Tahoma"/>
      <w:sz w:val="16"/>
      <w:szCs w:val="16"/>
    </w:rPr>
  </w:style>
  <w:style w:type="paragraph" w:customStyle="1" w:styleId="Jmno">
    <w:name w:val="Jméno"/>
    <w:basedOn w:val="Normln"/>
    <w:rsid w:val="00245E9F"/>
    <w:pPr>
      <w:spacing w:before="200" w:after="40" w:line="220" w:lineRule="atLeast"/>
      <w:jc w:val="center"/>
    </w:pPr>
    <w:rPr>
      <w:rFonts w:ascii="Tahoma" w:hAnsi="Tahoma" w:cs="Tahoma"/>
      <w:b/>
      <w:spacing w:val="10"/>
      <w:sz w:val="44"/>
      <w:szCs w:val="44"/>
      <w:lang w:bidi="cs-CZ"/>
    </w:rPr>
  </w:style>
  <w:style w:type="paragraph" w:customStyle="1" w:styleId="Zkladntext1">
    <w:name w:val="Základní text  1"/>
    <w:basedOn w:val="Normln"/>
    <w:rsid w:val="00245E9F"/>
    <w:pPr>
      <w:tabs>
        <w:tab w:val="left" w:pos="2160"/>
        <w:tab w:val="right" w:pos="6480"/>
      </w:tabs>
      <w:spacing w:before="240" w:after="40" w:line="220" w:lineRule="atLeast"/>
    </w:pPr>
    <w:rPr>
      <w:sz w:val="22"/>
      <w:szCs w:val="22"/>
      <w:lang w:bidi="cs-CZ"/>
    </w:rPr>
  </w:style>
  <w:style w:type="paragraph" w:customStyle="1" w:styleId="Seznamsodrkami1">
    <w:name w:val="Seznam s odrážkami1"/>
    <w:next w:val="Normln"/>
    <w:rsid w:val="00245E9F"/>
    <w:pPr>
      <w:numPr>
        <w:numId w:val="2"/>
      </w:numPr>
    </w:pPr>
    <w:rPr>
      <w:spacing w:val="-5"/>
      <w:sz w:val="22"/>
      <w:szCs w:val="22"/>
      <w:lang w:bidi="cs-CZ"/>
    </w:rPr>
  </w:style>
  <w:style w:type="paragraph" w:customStyle="1" w:styleId="Kontaktninformace">
    <w:name w:val="Kontaktní informace"/>
    <w:basedOn w:val="Normln"/>
    <w:rsid w:val="00245E9F"/>
    <w:pPr>
      <w:spacing w:line="220" w:lineRule="atLeast"/>
      <w:jc w:val="center"/>
    </w:pPr>
    <w:rPr>
      <w:sz w:val="18"/>
      <w:szCs w:val="18"/>
      <w:lang w:bidi="cs-CZ"/>
    </w:rPr>
  </w:style>
  <w:style w:type="paragraph" w:customStyle="1" w:styleId="JmnoStrana2">
    <w:name w:val="Jméno Strana 2"/>
    <w:basedOn w:val="Jmno"/>
    <w:rsid w:val="00245E9F"/>
    <w:pPr>
      <w:spacing w:before="60"/>
    </w:pPr>
    <w:rPr>
      <w:sz w:val="28"/>
      <w:szCs w:val="28"/>
    </w:rPr>
  </w:style>
  <w:style w:type="table" w:customStyle="1" w:styleId="Normlntabulka1">
    <w:name w:val="Normální tabulka1"/>
    <w:semiHidden/>
    <w:rsid w:val="00245E9F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rsid w:val="007F5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hlavChar">
    <w:name w:val="Záhlaví Char"/>
    <w:basedOn w:val="Standardnpsmoodstavce"/>
    <w:link w:val="Zhlav"/>
    <w:uiPriority w:val="99"/>
    <w:rsid w:val="00325B6A"/>
  </w:style>
  <w:style w:type="character" w:customStyle="1" w:styleId="ZpatChar">
    <w:name w:val="Zápatí Char"/>
    <w:basedOn w:val="Standardnpsmoodstavce"/>
    <w:link w:val="Zpat"/>
    <w:uiPriority w:val="99"/>
    <w:rsid w:val="00E162CE"/>
  </w:style>
  <w:style w:type="paragraph" w:styleId="Rozvrendokumentu">
    <w:name w:val="Document Map"/>
    <w:basedOn w:val="Normln"/>
    <w:link w:val="RozvrendokumentuChar"/>
    <w:rsid w:val="00FD3C02"/>
    <w:rPr>
      <w:rFonts w:ascii="Tahoma" w:hAnsi="Tahoma"/>
      <w:sz w:val="16"/>
      <w:szCs w:val="16"/>
    </w:rPr>
  </w:style>
  <w:style w:type="character" w:customStyle="1" w:styleId="RozvrendokumentuChar">
    <w:name w:val="Rozvržení dokumentu Char"/>
    <w:link w:val="Rozvrendokumentu"/>
    <w:rsid w:val="00FD3C02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613E9F"/>
  </w:style>
  <w:style w:type="character" w:customStyle="1" w:styleId="TextpoznpodarouChar">
    <w:name w:val="Text pozn. pod čarou Char"/>
    <w:basedOn w:val="Standardnpsmoodstavce"/>
    <w:link w:val="Textpoznpodarou"/>
    <w:rsid w:val="00613E9F"/>
  </w:style>
  <w:style w:type="character" w:styleId="Znakapoznpodarou">
    <w:name w:val="footnote reference"/>
    <w:rsid w:val="00613E9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akenova\Data%20aplikac&#237;\Microsoft\Templates\Chronologick&#253;%20&#382;ivotop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153C-ADC0-4371-88E6-0FFB794D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Chronologický životopis.dot</Template>
  <TotalTime>3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 K, příloha K-1</vt:lpstr>
      <vt:lpstr/>
    </vt:vector>
  </TitlesOfParts>
  <Company>Microsoft Corporation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K, příloha K-1</dc:title>
  <dc:subject>klíčová osoba</dc:subject>
  <dc:creator>Hakenová</dc:creator>
  <cp:keywords/>
  <cp:lastModifiedBy>Hakenová</cp:lastModifiedBy>
  <cp:revision>8</cp:revision>
  <cp:lastPrinted>2012-12-05T08:17:00Z</cp:lastPrinted>
  <dcterms:created xsi:type="dcterms:W3CDTF">2012-11-06T11:06:00Z</dcterms:created>
  <dcterms:modified xsi:type="dcterms:W3CDTF">2012-12-05T09:30:00Z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TC060915231029</vt:lpwstr>
  </property>
</Properties>
</file>